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0266D9D6" w:rsidR="005B549F" w:rsidRDefault="00E9243F" w:rsidP="00464C0D">
      <w:pPr>
        <w:pStyle w:val="Title"/>
      </w:pPr>
      <w:r>
        <w:t>Equipment Study</w:t>
      </w:r>
    </w:p>
    <w:p w14:paraId="7957BDC9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6F5079">
        <w:rPr>
          <w:rFonts w:eastAsia="Times New Roman" w:cstheme="minorHAnsi"/>
          <w:b/>
          <w:bCs/>
          <w:sz w:val="24"/>
          <w:szCs w:val="24"/>
        </w:rPr>
        <w:t>Tillage Equipment Study on Heavy Duty Chisels</w:t>
      </w:r>
    </w:p>
    <w:p w14:paraId="3618D39D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17AF0CB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is the equipment number or identification of the chisel being studied?</w:t>
      </w:r>
    </w:p>
    <w:p w14:paraId="147495E2" w14:textId="03E1EBE3" w:rsid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0D231AD7" w14:textId="77777777" w:rsidR="006F5079" w:rsidRP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57A6B593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Who is the manufacturer and what is the model of the equipment?</w:t>
      </w:r>
    </w:p>
    <w:p w14:paraId="3190A444" w14:textId="4E4D5FD7" w:rsid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09629E17" w14:textId="77777777" w:rsidR="006F5079" w:rsidRP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14FA92B5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is the type of chisel being studied?</w:t>
      </w:r>
    </w:p>
    <w:p w14:paraId="6BDAE099" w14:textId="31CA97C3" w:rsid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442CDBB3" w14:textId="77777777" w:rsidR="006F5079" w:rsidRP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46E74C49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is the approximate weight of the implement?</w:t>
      </w:r>
    </w:p>
    <w:p w14:paraId="32666C5B" w14:textId="2BE287BB" w:rsid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2C7DE42E" w14:textId="77777777" w:rsidR="006F5079" w:rsidRP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1E579EC0" w14:textId="771CE2BA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What is the estimated</w:t>
      </w:r>
      <w:r w:rsidRPr="006F5079">
        <w:rPr>
          <w:rFonts w:eastAsia="Times New Roman" w:cstheme="minorHAnsi"/>
          <w:sz w:val="24"/>
          <w:szCs w:val="24"/>
        </w:rPr>
        <w:t xml:space="preserve"> drawbar </w:t>
      </w:r>
      <w:r w:rsidRPr="006F5079">
        <w:rPr>
          <w:rFonts w:eastAsia="Times New Roman" w:cstheme="minorHAnsi"/>
          <w:sz w:val="24"/>
          <w:szCs w:val="24"/>
        </w:rPr>
        <w:t>horsepower</w:t>
      </w:r>
      <w:r w:rsidRPr="006F5079">
        <w:rPr>
          <w:rFonts w:eastAsia="Times New Roman" w:cstheme="minorHAnsi"/>
          <w:sz w:val="24"/>
          <w:szCs w:val="24"/>
        </w:rPr>
        <w:t xml:space="preserve"> is required to pull this equipment?</w:t>
      </w:r>
    </w:p>
    <w:p w14:paraId="2271EE5D" w14:textId="256CA5EE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426578D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7D22B9F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is the proper use of this chisel?</w:t>
      </w:r>
    </w:p>
    <w:p w14:paraId="24E03154" w14:textId="05B776C6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A5450A9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7D130B1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is size of the frame?</w:t>
      </w:r>
    </w:p>
    <w:p w14:paraId="3F45D396" w14:textId="0E99CAE2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D08EF75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4D300CC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is the size of the hitch mechanism?</w:t>
      </w:r>
    </w:p>
    <w:p w14:paraId="5DD2941C" w14:textId="13C49AD1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873F6CD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288D5B4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is the effective size of this chisel?</w:t>
      </w:r>
    </w:p>
    <w:p w14:paraId="067B4AF0" w14:textId="48E13E08" w:rsid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04159E70" w14:textId="77777777" w:rsidR="006F5079" w:rsidRP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42F68612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How deep will this chisel work?</w:t>
      </w:r>
    </w:p>
    <w:p w14:paraId="068232D0" w14:textId="4242BD9F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5714F8F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BE419F9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is the length and width of the shanks?</w:t>
      </w:r>
    </w:p>
    <w:p w14:paraId="08C53915" w14:textId="73D489CE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BB7A6F6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12B8305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Are the points replaceable?</w:t>
      </w:r>
    </w:p>
    <w:p w14:paraId="4D4E069F" w14:textId="5D719498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95E7A69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560D741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Are the shanks replaceable?</w:t>
      </w:r>
    </w:p>
    <w:p w14:paraId="5AE48E92" w14:textId="77777777" w:rsidR="006F5079" w:rsidRP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2EF3AD21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lastRenderedPageBreak/>
        <w:t>What grade and size are the shear bolts?</w:t>
      </w:r>
    </w:p>
    <w:p w14:paraId="5545A9D9" w14:textId="1014381E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2B98EB8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C91C205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is the spacing of the standards?</w:t>
      </w:r>
    </w:p>
    <w:p w14:paraId="2ECD3201" w14:textId="35DFA02E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E839427" w14:textId="77777777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1041154" w14:textId="5B1422B0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Can the spacing of the standards be altered?</w:t>
      </w:r>
    </w:p>
    <w:p w14:paraId="6419897F" w14:textId="2CC17143" w:rsid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1422DC94" w14:textId="77777777" w:rsidR="006F5079" w:rsidRPr="006F5079" w:rsidRDefault="006F5079" w:rsidP="006F5079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42BCC000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is the style of the shanks?</w:t>
      </w:r>
    </w:p>
    <w:p w14:paraId="5E1EAB4C" w14:textId="0E9045AF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FCE0F95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99E60A5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What are the wear points on this unit?</w:t>
      </w:r>
    </w:p>
    <w:p w14:paraId="2BEE7235" w14:textId="27CB8679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5F29378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5A0340A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How is wear minimized?</w:t>
      </w:r>
    </w:p>
    <w:p w14:paraId="1DF96D34" w14:textId="2C8C5972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F5032CC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4DF2A41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List any problems that this unit has on the back of this sheet.</w:t>
      </w:r>
    </w:p>
    <w:p w14:paraId="0064A23C" w14:textId="56E5C89B" w:rsid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84DD5B3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FB08820" w14:textId="77777777" w:rsidR="006F5079" w:rsidRPr="006F5079" w:rsidRDefault="006F5079" w:rsidP="006F5079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Locate the following parts on this unit:</w:t>
      </w:r>
    </w:p>
    <w:p w14:paraId="22631389" w14:textId="77777777" w:rsidR="006F5079" w:rsidRPr="006F5079" w:rsidRDefault="006F5079" w:rsidP="006F507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DF143D0" w14:textId="77777777" w:rsidR="006F5079" w:rsidRPr="006F5079" w:rsidRDefault="006F5079" w:rsidP="006F5079">
      <w:pPr>
        <w:numPr>
          <w:ilvl w:val="1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Lower link hitch points</w:t>
      </w:r>
    </w:p>
    <w:p w14:paraId="3BC3629F" w14:textId="77777777" w:rsidR="006F5079" w:rsidRPr="006F5079" w:rsidRDefault="006F5079" w:rsidP="006F5079">
      <w:pPr>
        <w:numPr>
          <w:ilvl w:val="1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Upper link hitch point</w:t>
      </w:r>
    </w:p>
    <w:p w14:paraId="51AB425B" w14:textId="77777777" w:rsidR="006F5079" w:rsidRPr="006F5079" w:rsidRDefault="006F5079" w:rsidP="006F5079">
      <w:pPr>
        <w:numPr>
          <w:ilvl w:val="1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Main frame</w:t>
      </w:r>
    </w:p>
    <w:p w14:paraId="321D79AC" w14:textId="77777777" w:rsidR="006F5079" w:rsidRPr="006F5079" w:rsidRDefault="006F5079" w:rsidP="006F5079">
      <w:pPr>
        <w:numPr>
          <w:ilvl w:val="1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Standards</w:t>
      </w:r>
    </w:p>
    <w:p w14:paraId="2FD18271" w14:textId="77777777" w:rsidR="006F5079" w:rsidRPr="006F5079" w:rsidRDefault="006F5079" w:rsidP="006F5079">
      <w:pPr>
        <w:numPr>
          <w:ilvl w:val="1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Points</w:t>
      </w:r>
    </w:p>
    <w:p w14:paraId="1386036B" w14:textId="77777777" w:rsidR="006F5079" w:rsidRPr="006F5079" w:rsidRDefault="006F5079" w:rsidP="006F5079">
      <w:pPr>
        <w:numPr>
          <w:ilvl w:val="1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Gauge wheel</w:t>
      </w:r>
    </w:p>
    <w:p w14:paraId="173DD599" w14:textId="77777777" w:rsidR="006F5079" w:rsidRPr="006F5079" w:rsidRDefault="006F5079" w:rsidP="006F5079">
      <w:pPr>
        <w:numPr>
          <w:ilvl w:val="1"/>
          <w:numId w:val="3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6F5079">
        <w:rPr>
          <w:rFonts w:eastAsia="Times New Roman" w:cstheme="minorHAnsi"/>
          <w:sz w:val="24"/>
          <w:szCs w:val="24"/>
        </w:rPr>
        <w:t>Shear bolts</w:t>
      </w:r>
    </w:p>
    <w:p w14:paraId="3EBF8A09" w14:textId="77777777" w:rsidR="006F5079" w:rsidRPr="006F5079" w:rsidRDefault="006F5079" w:rsidP="006F5079">
      <w:pPr>
        <w:rPr>
          <w:rFonts w:cstheme="minorHAnsi"/>
        </w:rPr>
      </w:pPr>
    </w:p>
    <w:sectPr w:rsidR="006F5079" w:rsidRPr="006F5079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4FE36" w14:textId="77777777" w:rsidR="00C672D5" w:rsidRDefault="00C672D5" w:rsidP="00CD71D0">
      <w:pPr>
        <w:spacing w:after="0" w:line="240" w:lineRule="auto"/>
      </w:pPr>
      <w:r>
        <w:separator/>
      </w:r>
    </w:p>
  </w:endnote>
  <w:endnote w:type="continuationSeparator" w:id="0">
    <w:p w14:paraId="79D85877" w14:textId="77777777" w:rsidR="00C672D5" w:rsidRDefault="00C672D5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3DDC67F8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6F5079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7AE85" w14:textId="77777777" w:rsidR="00C672D5" w:rsidRDefault="00C672D5" w:rsidP="00CD71D0">
      <w:pPr>
        <w:spacing w:after="0" w:line="240" w:lineRule="auto"/>
      </w:pPr>
      <w:r>
        <w:separator/>
      </w:r>
    </w:p>
  </w:footnote>
  <w:footnote w:type="continuationSeparator" w:id="0">
    <w:p w14:paraId="20C93750" w14:textId="77777777" w:rsidR="00C672D5" w:rsidRDefault="00C672D5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5B0A7A84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6F5079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5"/>
  </w:num>
  <w:num w:numId="2" w16cid:durableId="532883076">
    <w:abstractNumId w:val="23"/>
  </w:num>
  <w:num w:numId="3" w16cid:durableId="1688143260">
    <w:abstractNumId w:val="17"/>
  </w:num>
  <w:num w:numId="4" w16cid:durableId="320041939">
    <w:abstractNumId w:val="15"/>
  </w:num>
  <w:num w:numId="5" w16cid:durableId="1238786984">
    <w:abstractNumId w:val="26"/>
  </w:num>
  <w:num w:numId="6" w16cid:durableId="1532037393">
    <w:abstractNumId w:val="29"/>
  </w:num>
  <w:num w:numId="7" w16cid:durableId="1269655105">
    <w:abstractNumId w:val="16"/>
  </w:num>
  <w:num w:numId="8" w16cid:durableId="1093161213">
    <w:abstractNumId w:val="32"/>
  </w:num>
  <w:num w:numId="9" w16cid:durableId="1867138649">
    <w:abstractNumId w:val="12"/>
  </w:num>
  <w:num w:numId="10" w16cid:durableId="1619291114">
    <w:abstractNumId w:val="3"/>
  </w:num>
  <w:num w:numId="11" w16cid:durableId="234248285">
    <w:abstractNumId w:val="18"/>
  </w:num>
  <w:num w:numId="12" w16cid:durableId="709308004">
    <w:abstractNumId w:val="30"/>
  </w:num>
  <w:num w:numId="13" w16cid:durableId="33119727">
    <w:abstractNumId w:val="36"/>
  </w:num>
  <w:num w:numId="14" w16cid:durableId="1983919531">
    <w:abstractNumId w:val="25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20"/>
  </w:num>
  <w:num w:numId="18" w16cid:durableId="980622018">
    <w:abstractNumId w:val="8"/>
  </w:num>
  <w:num w:numId="19" w16cid:durableId="720783968">
    <w:abstractNumId w:val="11"/>
  </w:num>
  <w:num w:numId="20" w16cid:durableId="2001038560">
    <w:abstractNumId w:val="19"/>
  </w:num>
  <w:num w:numId="21" w16cid:durableId="1115753626">
    <w:abstractNumId w:val="28"/>
  </w:num>
  <w:num w:numId="22" w16cid:durableId="1316565486">
    <w:abstractNumId w:val="14"/>
  </w:num>
  <w:num w:numId="23" w16cid:durableId="1283463573">
    <w:abstractNumId w:val="9"/>
  </w:num>
  <w:num w:numId="24" w16cid:durableId="1664889169">
    <w:abstractNumId w:val="24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0"/>
  </w:num>
  <w:num w:numId="28" w16cid:durableId="1864631475">
    <w:abstractNumId w:val="21"/>
  </w:num>
  <w:num w:numId="29" w16cid:durableId="1719087050">
    <w:abstractNumId w:val="33"/>
  </w:num>
  <w:num w:numId="30" w16cid:durableId="818496982">
    <w:abstractNumId w:val="22"/>
  </w:num>
  <w:num w:numId="31" w16cid:durableId="510609942">
    <w:abstractNumId w:val="27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4"/>
  </w:num>
  <w:num w:numId="35" w16cid:durableId="1110469193">
    <w:abstractNumId w:val="7"/>
  </w:num>
  <w:num w:numId="36" w16cid:durableId="1952394740">
    <w:abstractNumId w:val="13"/>
  </w:num>
  <w:num w:numId="37" w16cid:durableId="45930287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95BE9"/>
    <w:rsid w:val="000E6131"/>
    <w:rsid w:val="00102AFC"/>
    <w:rsid w:val="00132629"/>
    <w:rsid w:val="00183F44"/>
    <w:rsid w:val="00207B0D"/>
    <w:rsid w:val="00212093"/>
    <w:rsid w:val="00213D42"/>
    <w:rsid w:val="00266CF0"/>
    <w:rsid w:val="002A48D2"/>
    <w:rsid w:val="002E0F41"/>
    <w:rsid w:val="003A273B"/>
    <w:rsid w:val="003C5B2F"/>
    <w:rsid w:val="003D08B5"/>
    <w:rsid w:val="00464C0D"/>
    <w:rsid w:val="005B549F"/>
    <w:rsid w:val="005D16B1"/>
    <w:rsid w:val="00654ECF"/>
    <w:rsid w:val="00656E6A"/>
    <w:rsid w:val="00672761"/>
    <w:rsid w:val="006F5079"/>
    <w:rsid w:val="00726CDC"/>
    <w:rsid w:val="007A1A7A"/>
    <w:rsid w:val="00807F4B"/>
    <w:rsid w:val="00977AF9"/>
    <w:rsid w:val="00992739"/>
    <w:rsid w:val="00A9258A"/>
    <w:rsid w:val="00C04B4B"/>
    <w:rsid w:val="00C61215"/>
    <w:rsid w:val="00C672D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2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2022-09-06T20:04:00Z</dcterms:created>
  <dcterms:modified xsi:type="dcterms:W3CDTF">2022-09-06T20:04:00Z</dcterms:modified>
</cp:coreProperties>
</file>